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ED91" w14:textId="15511519" w:rsidR="00BA00A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SARGANT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d.ca.1440)</w:t>
      </w:r>
    </w:p>
    <w:p w14:paraId="62A326AA" w14:textId="24CD5CBD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56B84B7" w14:textId="38CF5A51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C89664" w14:textId="7B3E404F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60991" w14:textId="35B6ED96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45C55581" w14:textId="19E267E3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DB83899" w14:textId="3F6003D9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0737F" w14:textId="17DBBCE9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AEE17" w14:textId="62CF1473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(ibid.)</w:t>
      </w:r>
    </w:p>
    <w:p w14:paraId="3D506156" w14:textId="4FB2E6C0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B2AAB" w14:textId="67B0B092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2B1B3" w14:textId="6A25BACD" w:rsidR="002302BB" w:rsidRDefault="002302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2022</w:t>
      </w:r>
    </w:p>
    <w:sectPr w:rsidR="00230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F5390" w14:textId="77777777" w:rsidR="002302BB" w:rsidRDefault="002302BB" w:rsidP="009139A6">
      <w:r>
        <w:separator/>
      </w:r>
    </w:p>
  </w:endnote>
  <w:endnote w:type="continuationSeparator" w:id="0">
    <w:p w14:paraId="78EFD771" w14:textId="77777777" w:rsidR="002302BB" w:rsidRDefault="002302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0A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FB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9A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94CA" w14:textId="77777777" w:rsidR="002302BB" w:rsidRDefault="002302BB" w:rsidP="009139A6">
      <w:r>
        <w:separator/>
      </w:r>
    </w:p>
  </w:footnote>
  <w:footnote w:type="continuationSeparator" w:id="0">
    <w:p w14:paraId="361EBD99" w14:textId="77777777" w:rsidR="002302BB" w:rsidRDefault="002302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B7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E8A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6C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2BB"/>
    <w:rsid w:val="000666E0"/>
    <w:rsid w:val="002302B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F0F97"/>
  <w15:chartTrackingRefBased/>
  <w15:docId w15:val="{27CB3D49-7190-4A73-B3D4-D0ACF558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02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02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2022-05-20T14:40:00Z</dcterms:created>
  <dcterms:modified xsi:type="dcterms:W3CDTF">2022-05-20T14:46:00Z</dcterms:modified>
</cp:coreProperties>
</file>